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9B1C1E" w:rsidRPr="00387A77" w:rsidTr="00CD2265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9B1C1E" w:rsidRPr="00387A77" w:rsidRDefault="009B1C1E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proofErr w:type="spellStart"/>
            <w:r w:rsidRPr="005107CA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>Τρυβλία</w:t>
            </w:r>
            <w:proofErr w:type="spellEnd"/>
            <w:r w:rsidRPr="005107CA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5107CA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>Petri</w:t>
            </w:r>
            <w:proofErr w:type="spellEnd"/>
          </w:p>
          <w:p w:rsidR="009B1C1E" w:rsidRPr="00387A77" w:rsidRDefault="009B1C1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B1C1E" w:rsidRPr="00387A77" w:rsidTr="00CD2265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9B1C1E" w:rsidRPr="00387A77" w:rsidRDefault="009B1C1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9B1C1E" w:rsidRPr="00387A77" w:rsidRDefault="009B1C1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9B1C1E" w:rsidRPr="00387A77" w:rsidRDefault="009B1C1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9B1C1E" w:rsidRPr="00387A77" w:rsidRDefault="009B1C1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9B1C1E" w:rsidRPr="00387A77" w:rsidRDefault="009B1C1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9B1C1E" w:rsidRPr="00387A77" w:rsidTr="00CD226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9B1C1E" w:rsidRPr="00387A77" w:rsidRDefault="009B1C1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9B1C1E" w:rsidRPr="00387A77" w:rsidRDefault="009B1C1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9B1C1E" w:rsidRPr="00387A77" w:rsidRDefault="009B1C1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B1C1E" w:rsidRPr="00387A77" w:rsidRDefault="009B1C1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B1C1E" w:rsidRPr="00387A77" w:rsidRDefault="009B1C1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9B1C1E" w:rsidRPr="00387A77" w:rsidTr="00CD226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9B1C1E" w:rsidRPr="00387A77" w:rsidRDefault="009B1C1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9B1C1E" w:rsidRPr="00387A77" w:rsidRDefault="009B1C1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9B1C1E" w:rsidRPr="00387A77" w:rsidRDefault="009B1C1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B1C1E" w:rsidRPr="00387A77" w:rsidRDefault="009B1C1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B1C1E" w:rsidRPr="00387A77" w:rsidRDefault="009B1C1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B1C1E" w:rsidRPr="00387A77" w:rsidTr="00CD2265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B1C1E" w:rsidRPr="00387A77" w:rsidRDefault="009B1C1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B1C1E" w:rsidRPr="005107CA" w:rsidRDefault="009B1C1E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5107CA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>Τρυβλία</w:t>
            </w:r>
            <w:proofErr w:type="spellEnd"/>
            <w:r w:rsidRPr="005107CA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5107CA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>Petri</w:t>
            </w:r>
            <w:proofErr w:type="spellEnd"/>
            <w:r w:rsidRPr="005107CA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90 </w:t>
            </w:r>
            <w:proofErr w:type="spellStart"/>
            <w:r w:rsidRPr="005107CA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  <w:r w:rsidRPr="005107CA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w/ </w:t>
            </w:r>
            <w:proofErr w:type="spellStart"/>
            <w:r w:rsidRPr="005107CA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>vents</w:t>
            </w:r>
            <w:proofErr w:type="spellEnd"/>
            <w:r w:rsidRPr="005107CA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αποστειρωμένα, 500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5107CA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>τεμάχια/συσκευασία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B1C1E" w:rsidRPr="00387A77" w:rsidRDefault="009B1C1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B1C1E" w:rsidRPr="00387A77" w:rsidRDefault="009B1C1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B1C1E" w:rsidRPr="00387A77" w:rsidRDefault="009B1C1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B1C1E" w:rsidRPr="00387A77" w:rsidTr="00CD2265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B1C1E" w:rsidRPr="00387A77" w:rsidRDefault="009B1C1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9B1C1E" w:rsidRPr="00387A77" w:rsidRDefault="009B1C1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B1C1E" w:rsidRPr="00387A77" w:rsidRDefault="009B1C1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B1C1E" w:rsidRPr="00387A77" w:rsidRDefault="009B1C1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B1C1E" w:rsidRPr="00387A77" w:rsidRDefault="009B1C1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5F039E" w:rsidRDefault="005F039E">
      <w:bookmarkStart w:id="0" w:name="_GoBack"/>
      <w:bookmarkEnd w:id="0"/>
    </w:p>
    <w:sectPr w:rsidR="005F039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1E"/>
    <w:rsid w:val="000A5F60"/>
    <w:rsid w:val="00266506"/>
    <w:rsid w:val="00274E12"/>
    <w:rsid w:val="002A55A5"/>
    <w:rsid w:val="0040325C"/>
    <w:rsid w:val="0045561E"/>
    <w:rsid w:val="004956E1"/>
    <w:rsid w:val="0057757B"/>
    <w:rsid w:val="005F039E"/>
    <w:rsid w:val="00623737"/>
    <w:rsid w:val="006933AF"/>
    <w:rsid w:val="006B2E86"/>
    <w:rsid w:val="006B691A"/>
    <w:rsid w:val="00774E8F"/>
    <w:rsid w:val="0080306A"/>
    <w:rsid w:val="0086171E"/>
    <w:rsid w:val="009B1C1E"/>
    <w:rsid w:val="009B7A50"/>
    <w:rsid w:val="00A931C7"/>
    <w:rsid w:val="00AA60B8"/>
    <w:rsid w:val="00B2428C"/>
    <w:rsid w:val="00B2469E"/>
    <w:rsid w:val="00B63D3E"/>
    <w:rsid w:val="00BE663F"/>
    <w:rsid w:val="00C13B8A"/>
    <w:rsid w:val="00C576E0"/>
    <w:rsid w:val="00C906AE"/>
    <w:rsid w:val="00CA1511"/>
    <w:rsid w:val="00CD764A"/>
    <w:rsid w:val="00CF4612"/>
    <w:rsid w:val="00DB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C86982-C269-4920-97B4-CBB94CA1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61E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775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5C39DA20</Template>
  <TotalTime>1</TotalTime>
  <Pages>1</Pages>
  <Words>37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VALIANATOU MARIA</cp:lastModifiedBy>
  <cp:revision>3</cp:revision>
  <dcterms:created xsi:type="dcterms:W3CDTF">2025-10-17T12:06:00Z</dcterms:created>
  <dcterms:modified xsi:type="dcterms:W3CDTF">2025-10-17T12:08:00Z</dcterms:modified>
</cp:coreProperties>
</file>